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0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GS Embsen Erweiterung Blau-Orange - Bodenbeschicht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schich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